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D4FAB" w14:textId="50C3B750" w:rsidR="00535962" w:rsidRPr="00F7167E" w:rsidRDefault="00D33899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0794B0C" wp14:editId="1AB1320B">
                <wp:simplePos x="0" y="0"/>
                <wp:positionH relativeFrom="column">
                  <wp:posOffset>6848475</wp:posOffset>
                </wp:positionH>
                <wp:positionV relativeFrom="paragraph">
                  <wp:posOffset>-572135</wp:posOffset>
                </wp:positionV>
                <wp:extent cx="2107565" cy="701040"/>
                <wp:effectExtent l="0" t="0" r="2603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756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2C9DD31" w14:textId="04CABFF7" w:rsidR="00840E00" w:rsidRPr="00535962" w:rsidRDefault="00D33899" w:rsidP="00840E0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INTRANT-DAF-CD-2025-0013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A059DB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794B0C" id="Group 20" o:spid="_x0000_s1026" style="position:absolute;margin-left:539.25pt;margin-top:-45.05pt;width:165.95pt;height:55.2pt;z-index:25165824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2C9DD31" w14:textId="04CABFF7" w:rsidR="00840E00" w:rsidRPr="00535962" w:rsidRDefault="00D33899" w:rsidP="00840E0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INTRANT-DAF-CD-2025-0013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16A059DB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21841F80" wp14:editId="64B93F0D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41E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1B4AF7D" wp14:editId="5B2E1E0B">
                <wp:simplePos x="0" y="0"/>
                <wp:positionH relativeFrom="column">
                  <wp:posOffset>-472440</wp:posOffset>
                </wp:positionH>
                <wp:positionV relativeFrom="paragraph">
                  <wp:posOffset>-334645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938B40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B765AE8" wp14:editId="768A484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B4AF7D" id="Text Box 2" o:spid="_x0000_s1031" type="#_x0000_t202" style="position:absolute;margin-left:-37.2pt;margin-top:-26.35pt;width:81pt;height:84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938B40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B765AE8" wp14:editId="768A484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D9BBE5" wp14:editId="2E09FA6A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B96861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D9BBE5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4AB96861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CC61BCE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FD86D27" wp14:editId="3CE0574C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885604" w14:textId="77777777" w:rsidR="002E1412" w:rsidRPr="002E1412" w:rsidRDefault="00D3389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D86D27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29885604" w14:textId="77777777" w:rsidR="002E1412" w:rsidRPr="002E1412" w:rsidRDefault="00D3389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581C831" wp14:editId="5EE9C183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CCF976" w14:textId="77777777" w:rsidR="0026335F" w:rsidRPr="0026335F" w:rsidRDefault="00D3389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1C831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5BCCF976" w14:textId="77777777" w:rsidR="0026335F" w:rsidRPr="0026335F" w:rsidRDefault="00D3389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72568A8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B1A3E5" wp14:editId="61E951D8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E91DCA" w14:textId="77777777" w:rsidR="00F7443C" w:rsidRPr="004767CC" w:rsidRDefault="00D3389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1A3E5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BE91DCA" w14:textId="77777777" w:rsidR="00F7443C" w:rsidRPr="004767CC" w:rsidRDefault="00D3389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EF5BA83" wp14:editId="440114C6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8872DE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5BA83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168872DE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12CBF11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CAA8DF9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6155609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1B926EAD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BACA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0944966A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91ED7DC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74B2299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087B0301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722EF26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E169711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13AE1077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17BA5BEE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636583D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48809D4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6836D546" w14:textId="77777777" w:rsidTr="00822B7A">
        <w:trPr>
          <w:trHeight w:val="229"/>
          <w:jc w:val="center"/>
        </w:trPr>
        <w:tc>
          <w:tcPr>
            <w:tcW w:w="0" w:type="auto"/>
          </w:tcPr>
          <w:p w14:paraId="7F4BBA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17383D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39E08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BE3AD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CE349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85C5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4FE46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9EB70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7B6C3C5" w14:textId="77777777" w:rsidTr="00822B7A">
        <w:trPr>
          <w:trHeight w:val="211"/>
          <w:jc w:val="center"/>
        </w:trPr>
        <w:tc>
          <w:tcPr>
            <w:tcW w:w="0" w:type="auto"/>
          </w:tcPr>
          <w:p w14:paraId="1AA0D8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7AC68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C311A7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2D2052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E1C778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522E9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7589A4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224B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3926A6" w14:textId="77777777" w:rsidTr="00822B7A">
        <w:trPr>
          <w:trHeight w:val="229"/>
          <w:jc w:val="center"/>
        </w:trPr>
        <w:tc>
          <w:tcPr>
            <w:tcW w:w="0" w:type="auto"/>
          </w:tcPr>
          <w:p w14:paraId="098109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65173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DBC74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1C441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11BF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88F807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440055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7197F6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824D27D" w14:textId="77777777" w:rsidTr="00822B7A">
        <w:trPr>
          <w:trHeight w:val="229"/>
          <w:jc w:val="center"/>
        </w:trPr>
        <w:tc>
          <w:tcPr>
            <w:tcW w:w="0" w:type="auto"/>
          </w:tcPr>
          <w:p w14:paraId="538C89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18F02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656DC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D56B0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C8DA2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166AB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ABB9A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A32C1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BECC35C" w14:textId="77777777" w:rsidTr="00822B7A">
        <w:trPr>
          <w:trHeight w:val="229"/>
          <w:jc w:val="center"/>
        </w:trPr>
        <w:tc>
          <w:tcPr>
            <w:tcW w:w="0" w:type="auto"/>
          </w:tcPr>
          <w:p w14:paraId="07ABB2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0FAB87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D8436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391F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E8647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071EA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D437A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0AE5B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1D4C9DE" w14:textId="77777777" w:rsidTr="00822B7A">
        <w:trPr>
          <w:trHeight w:val="229"/>
          <w:jc w:val="center"/>
        </w:trPr>
        <w:tc>
          <w:tcPr>
            <w:tcW w:w="0" w:type="auto"/>
          </w:tcPr>
          <w:p w14:paraId="550F7D7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4E4DC87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90FCB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E096FA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B0C4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03096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2F7AF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311ED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0877E2F" w14:textId="77777777" w:rsidTr="00822B7A">
        <w:trPr>
          <w:trHeight w:val="229"/>
          <w:jc w:val="center"/>
        </w:trPr>
        <w:tc>
          <w:tcPr>
            <w:tcW w:w="0" w:type="auto"/>
          </w:tcPr>
          <w:p w14:paraId="4B5127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371FC9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6F3B0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DCDC0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96A5E2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0AAC4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3998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698D74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B5517F5" w14:textId="77777777" w:rsidTr="00822B7A">
        <w:trPr>
          <w:trHeight w:val="211"/>
          <w:jc w:val="center"/>
        </w:trPr>
        <w:tc>
          <w:tcPr>
            <w:tcW w:w="0" w:type="auto"/>
          </w:tcPr>
          <w:p w14:paraId="29009E2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7C0FA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15D2F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EE81F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A14F9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1A1998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8C3E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25393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934E124" w14:textId="77777777" w:rsidTr="00822B7A">
        <w:trPr>
          <w:trHeight w:val="229"/>
          <w:jc w:val="center"/>
        </w:trPr>
        <w:tc>
          <w:tcPr>
            <w:tcW w:w="0" w:type="auto"/>
          </w:tcPr>
          <w:p w14:paraId="6A84F01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8FC7E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9983D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7D6E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710E45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E1417E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3E6956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FFF1E2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725B3E9" w14:textId="77777777" w:rsidTr="00822B7A">
        <w:trPr>
          <w:trHeight w:val="229"/>
          <w:jc w:val="center"/>
        </w:trPr>
        <w:tc>
          <w:tcPr>
            <w:tcW w:w="0" w:type="auto"/>
          </w:tcPr>
          <w:p w14:paraId="6CADD84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44DF5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DD3F3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7345E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F16E6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C9CFA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D42F7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D1A5B1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0C73C5B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074CFA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C5003A7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14A8F56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30DB8B85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7184470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AA4DB75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05711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35D5E22E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BE62F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23ED33" wp14:editId="594F85C2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02B48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23ED3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3202B48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ACB4136" wp14:editId="4291975F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BBFEC9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F2A4527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ACB4136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58BBFEC9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F2A4527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1FEA65A7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666900C9" wp14:editId="655000B9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E4A8391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0BA651F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8D786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4FECD989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2659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4028F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33899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4762CF4D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5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Jenises Ramirez Perez</cp:lastModifiedBy>
  <cp:revision>6</cp:revision>
  <cp:lastPrinted>2011-03-04T19:05:00Z</cp:lastPrinted>
  <dcterms:created xsi:type="dcterms:W3CDTF">2014-01-02T13:42:00Z</dcterms:created>
  <dcterms:modified xsi:type="dcterms:W3CDTF">2025-04-16T18:59:00Z</dcterms:modified>
</cp:coreProperties>
</file>